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EF3F7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ESTON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6C41EE8B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Salisbury, Wiltshire. Mayor.</w:t>
      </w:r>
    </w:p>
    <w:p w14:paraId="386943F5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</w:p>
    <w:p w14:paraId="3960D26A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</w:p>
    <w:p w14:paraId="52750021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Johanne(q.v.).</w:t>
      </w:r>
    </w:p>
    <w:p w14:paraId="6D92C0BC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31F8E8D4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p.447)</w:t>
      </w:r>
    </w:p>
    <w:p w14:paraId="3508E2A9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</w:p>
    <w:p w14:paraId="30EC3879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</w:p>
    <w:p w14:paraId="713F53F1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Apr.1485</w:t>
      </w:r>
      <w:r>
        <w:rPr>
          <w:rFonts w:eastAsia="Times New Roman" w:cs="Times New Roman"/>
          <w:szCs w:val="24"/>
        </w:rPr>
        <w:tab/>
        <w:t>He made his Will.   (ibid.)</w:t>
      </w:r>
    </w:p>
    <w:p w14:paraId="25844A86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</w:p>
    <w:p w14:paraId="5F2BC7D3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</w:p>
    <w:p w14:paraId="2D9DDEFE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Executrix:   Johanne.      (ibid.)</w:t>
      </w:r>
    </w:p>
    <w:p w14:paraId="1C807AFC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Witnesses:   John </w:t>
      </w:r>
      <w:proofErr w:type="spellStart"/>
      <w:r>
        <w:rPr>
          <w:rFonts w:eastAsia="Times New Roman" w:cs="Times New Roman"/>
          <w:szCs w:val="24"/>
        </w:rPr>
        <w:t>Sparewell</w:t>
      </w:r>
      <w:proofErr w:type="spellEnd"/>
      <w:r>
        <w:rPr>
          <w:rFonts w:eastAsia="Times New Roman" w:cs="Times New Roman"/>
          <w:szCs w:val="24"/>
        </w:rPr>
        <w:t>(q.v.) and John Hampton(q.v.).    (ibid.)</w:t>
      </w:r>
    </w:p>
    <w:p w14:paraId="07FADEAE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</w:p>
    <w:p w14:paraId="3E3D777A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</w:p>
    <w:p w14:paraId="571D5AFC" w14:textId="77777777" w:rsidR="00704EFC" w:rsidRDefault="00704EFC" w:rsidP="00704EF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November 2022</w:t>
      </w:r>
    </w:p>
    <w:p w14:paraId="397F17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09046" w14:textId="77777777" w:rsidR="00704EFC" w:rsidRDefault="00704EFC" w:rsidP="009139A6">
      <w:r>
        <w:separator/>
      </w:r>
    </w:p>
  </w:endnote>
  <w:endnote w:type="continuationSeparator" w:id="0">
    <w:p w14:paraId="006031E4" w14:textId="77777777" w:rsidR="00704EFC" w:rsidRDefault="00704E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F7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B2F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43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D0836" w14:textId="77777777" w:rsidR="00704EFC" w:rsidRDefault="00704EFC" w:rsidP="009139A6">
      <w:r>
        <w:separator/>
      </w:r>
    </w:p>
  </w:footnote>
  <w:footnote w:type="continuationSeparator" w:id="0">
    <w:p w14:paraId="4000E6A4" w14:textId="77777777" w:rsidR="00704EFC" w:rsidRDefault="00704E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54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95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2A8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FC"/>
    <w:rsid w:val="000666E0"/>
    <w:rsid w:val="002510B7"/>
    <w:rsid w:val="005C130B"/>
    <w:rsid w:val="00704EF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5F1A"/>
  <w15:chartTrackingRefBased/>
  <w15:docId w15:val="{035282FE-19AF-46E8-902C-02FE8787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2022-11-15T20:11:00Z</dcterms:created>
  <dcterms:modified xsi:type="dcterms:W3CDTF">2022-11-15T20:11:00Z</dcterms:modified>
</cp:coreProperties>
</file>